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5AE" w:rsidRPr="00C16F61" w:rsidRDefault="00C16F61" w:rsidP="00AE45AE">
      <w:pPr>
        <w:tabs>
          <w:tab w:val="left" w:pos="1134"/>
        </w:tabs>
        <w:jc w:val="right"/>
        <w:rPr>
          <w:rFonts w:eastAsia="Calibri"/>
          <w:lang w:val="en-US" w:eastAsia="en-US"/>
        </w:rPr>
      </w:pPr>
      <w:r>
        <w:t>Приложение №</w:t>
      </w:r>
      <w:r>
        <w:rPr>
          <w:lang w:val="en-US"/>
        </w:rPr>
        <w:t>8</w:t>
      </w:r>
      <w:bookmarkStart w:id="0" w:name="_GoBack"/>
      <w:bookmarkEnd w:id="0"/>
    </w:p>
    <w:p w:rsidR="00AE45AE" w:rsidRDefault="00AE45AE" w:rsidP="00AE45AE">
      <w:pPr>
        <w:tabs>
          <w:tab w:val="left" w:pos="1134"/>
        </w:tabs>
        <w:ind w:firstLine="284"/>
        <w:jc w:val="right"/>
        <w:rPr>
          <w:rFonts w:eastAsia="Calibri"/>
          <w:lang w:eastAsia="en-US"/>
        </w:rPr>
      </w:pPr>
    </w:p>
    <w:p w:rsidR="00AE45AE" w:rsidRDefault="00AE45AE" w:rsidP="00AE45AE">
      <w:pPr>
        <w:tabs>
          <w:tab w:val="left" w:pos="1134"/>
        </w:tabs>
        <w:ind w:firstLine="284"/>
        <w:jc w:val="center"/>
        <w:rPr>
          <w:rFonts w:eastAsia="Calibri"/>
          <w:lang w:eastAsia="en-US"/>
        </w:rPr>
      </w:pPr>
    </w:p>
    <w:p w:rsidR="00AE45AE" w:rsidRDefault="00AE45AE" w:rsidP="00AE45AE">
      <w:pPr>
        <w:tabs>
          <w:tab w:val="left" w:pos="1134"/>
        </w:tabs>
        <w:ind w:firstLine="284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Ведомость планируемых объёмов ремонтных работ __________________________________</w:t>
      </w:r>
    </w:p>
    <w:p w:rsidR="00AE45AE" w:rsidRDefault="00AE45AE" w:rsidP="00AE45AE">
      <w:pPr>
        <w:tabs>
          <w:tab w:val="left" w:pos="1134"/>
        </w:tabs>
        <w:rPr>
          <w:rFonts w:eastAsia="Calibri"/>
          <w:i/>
          <w:lang w:eastAsia="en-US"/>
        </w:rPr>
      </w:pPr>
      <w:r>
        <w:t xml:space="preserve">                                                                                                                                                    (</w:t>
      </w:r>
      <w:r>
        <w:rPr>
          <w:i/>
        </w:rPr>
        <w:t>наименование  цеха)</w:t>
      </w:r>
    </w:p>
    <w:p w:rsidR="00AE45AE" w:rsidRDefault="00AE45AE" w:rsidP="00AE45AE">
      <w:pPr>
        <w:tabs>
          <w:tab w:val="left" w:pos="1134"/>
        </w:tabs>
        <w:ind w:firstLine="284"/>
        <w:jc w:val="right"/>
      </w:pPr>
    </w:p>
    <w:tbl>
      <w:tblPr>
        <w:tblW w:w="155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6"/>
        <w:gridCol w:w="3112"/>
        <w:gridCol w:w="1414"/>
        <w:gridCol w:w="3731"/>
        <w:gridCol w:w="1398"/>
        <w:gridCol w:w="1174"/>
        <w:gridCol w:w="1671"/>
      </w:tblGrid>
      <w:tr w:rsidR="00AE45AE" w:rsidTr="00AE45AE">
        <w:trPr>
          <w:trHeight w:val="20"/>
          <w:jc w:val="center"/>
        </w:trPr>
        <w:tc>
          <w:tcPr>
            <w:tcW w:w="3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5AE" w:rsidRDefault="00AE45AE">
            <w:pPr>
              <w:jc w:val="center"/>
            </w:pPr>
            <w:bookmarkStart w:id="1" w:name="RANGE!A2:H6"/>
            <w:r>
              <w:t>№ п/п</w:t>
            </w:r>
            <w:bookmarkEnd w:id="1"/>
          </w:p>
        </w:tc>
        <w:tc>
          <w:tcPr>
            <w:tcW w:w="3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5AE" w:rsidRDefault="00AE45AE">
            <w:pPr>
              <w:jc w:val="center"/>
            </w:pPr>
            <w:r>
              <w:t>Наименование оборудования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5AE" w:rsidRDefault="00AE45AE">
            <w:pPr>
              <w:jc w:val="center"/>
            </w:pPr>
            <w:r>
              <w:t xml:space="preserve">Ст. № </w:t>
            </w:r>
          </w:p>
        </w:tc>
        <w:tc>
          <w:tcPr>
            <w:tcW w:w="3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5AE" w:rsidRDefault="00AE45AE">
            <w:pPr>
              <w:jc w:val="center"/>
            </w:pPr>
            <w:r>
              <w:t>Номенклатура планируемых работ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5AE" w:rsidRDefault="00AE45AE">
            <w:pPr>
              <w:jc w:val="center"/>
            </w:pPr>
            <w:r>
              <w:t>Объём планируемых работ</w:t>
            </w:r>
          </w:p>
        </w:tc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5AE" w:rsidRDefault="00AE45AE">
            <w:pPr>
              <w:jc w:val="center"/>
            </w:pPr>
            <w:r>
              <w:t>Срок выполнения работ</w:t>
            </w:r>
          </w:p>
        </w:tc>
      </w:tr>
      <w:tr w:rsidR="00AE45AE" w:rsidTr="00AE45AE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5AE" w:rsidRDefault="00AE45A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5AE" w:rsidRDefault="00AE45A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5AE" w:rsidRDefault="00AE45A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5AE" w:rsidRDefault="00AE45AE"/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5AE" w:rsidRDefault="00AE45AE">
            <w:pPr>
              <w:jc w:val="center"/>
            </w:pPr>
            <w:r>
              <w:t>Ед. измерения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5AE" w:rsidRDefault="00AE45AE">
            <w:pPr>
              <w:jc w:val="center"/>
            </w:pPr>
            <w:r>
              <w:t>Кол-во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5AE" w:rsidRDefault="00AE45AE"/>
        </w:tc>
      </w:tr>
      <w:tr w:rsidR="00AE45AE" w:rsidTr="00AE45AE">
        <w:trPr>
          <w:trHeight w:val="20"/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5AE" w:rsidRDefault="00AE45AE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5AE" w:rsidRDefault="00AE45AE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5AE" w:rsidRDefault="00AE45AE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5AE" w:rsidRDefault="00AE45AE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AE" w:rsidRDefault="00AE45AE">
            <w:pPr>
              <w:jc w:val="center"/>
              <w:rPr>
                <w:i/>
                <w:i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5AE" w:rsidRDefault="00AE45AE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5AE" w:rsidRDefault="00AE45AE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</w:tr>
      <w:tr w:rsidR="00AE45AE" w:rsidTr="00AE45AE">
        <w:trPr>
          <w:trHeight w:val="20"/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5AE" w:rsidRDefault="00AE45AE">
            <w:pPr>
              <w:rPr>
                <w:sz w:val="20"/>
                <w:szCs w:val="20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5AE" w:rsidRDefault="00AE45AE">
            <w:pPr>
              <w:rPr>
                <w:sz w:val="20"/>
                <w:szCs w:val="2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5AE" w:rsidRDefault="00AE45AE">
            <w:pPr>
              <w:rPr>
                <w:sz w:val="20"/>
                <w:szCs w:val="20"/>
              </w:rPr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5AE" w:rsidRDefault="00AE45AE">
            <w:pPr>
              <w:rPr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AE" w:rsidRDefault="00AE45AE">
            <w:pPr>
              <w:rPr>
                <w:i/>
                <w:i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5AE" w:rsidRDefault="00AE45AE">
            <w:pPr>
              <w:rPr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5AE" w:rsidRDefault="00AE45AE">
            <w:pPr>
              <w:rPr>
                <w:sz w:val="20"/>
                <w:szCs w:val="20"/>
              </w:rPr>
            </w:pPr>
          </w:p>
        </w:tc>
      </w:tr>
      <w:tr w:rsidR="00AE45AE" w:rsidTr="00AE45AE">
        <w:trPr>
          <w:trHeight w:val="20"/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5AE" w:rsidRDefault="00AE45AE">
            <w:pPr>
              <w:jc w:val="center"/>
              <w:rPr>
                <w:i/>
                <w:iCs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AE" w:rsidRDefault="00AE45AE">
            <w:pPr>
              <w:rPr>
                <w:i/>
                <w:i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AE" w:rsidRDefault="00AE45AE">
            <w:pPr>
              <w:rPr>
                <w:i/>
                <w:iCs/>
              </w:rPr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AE" w:rsidRDefault="00AE45AE">
            <w:pPr>
              <w:rPr>
                <w:i/>
                <w:iCs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AE" w:rsidRDefault="00AE45AE">
            <w:pPr>
              <w:rPr>
                <w:i/>
                <w:i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AE" w:rsidRDefault="00AE45AE">
            <w:pPr>
              <w:rPr>
                <w:i/>
                <w:iCs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AE" w:rsidRDefault="00AE45AE">
            <w:pPr>
              <w:rPr>
                <w:i/>
                <w:iCs/>
              </w:rPr>
            </w:pPr>
          </w:p>
        </w:tc>
      </w:tr>
      <w:tr w:rsidR="00AE45AE" w:rsidTr="00AE45AE">
        <w:trPr>
          <w:trHeight w:val="20"/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5AE" w:rsidRDefault="00AE45AE">
            <w:pPr>
              <w:jc w:val="center"/>
              <w:rPr>
                <w:i/>
                <w:iCs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AE" w:rsidRDefault="00AE45AE">
            <w:pPr>
              <w:rPr>
                <w:i/>
                <w:i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AE" w:rsidRDefault="00AE45AE">
            <w:pPr>
              <w:rPr>
                <w:i/>
                <w:iCs/>
              </w:rPr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AE" w:rsidRDefault="00AE45AE">
            <w:pPr>
              <w:rPr>
                <w:i/>
                <w:iCs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AE" w:rsidRDefault="00AE45AE">
            <w:pPr>
              <w:rPr>
                <w:i/>
                <w:i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AE" w:rsidRDefault="00AE45AE">
            <w:pPr>
              <w:rPr>
                <w:i/>
                <w:iCs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AE" w:rsidRDefault="00AE45AE">
            <w:pPr>
              <w:rPr>
                <w:i/>
                <w:iCs/>
              </w:rPr>
            </w:pPr>
          </w:p>
        </w:tc>
      </w:tr>
      <w:tr w:rsidR="00AE45AE" w:rsidTr="00AE45AE">
        <w:trPr>
          <w:trHeight w:val="20"/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5AE" w:rsidRDefault="00AE45AE">
            <w:pPr>
              <w:jc w:val="center"/>
              <w:rPr>
                <w:i/>
                <w:iCs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AE" w:rsidRDefault="00AE45AE">
            <w:pPr>
              <w:rPr>
                <w:i/>
                <w:i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AE" w:rsidRDefault="00AE45AE">
            <w:pPr>
              <w:rPr>
                <w:i/>
                <w:iCs/>
              </w:rPr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AE" w:rsidRDefault="00AE45AE">
            <w:pPr>
              <w:rPr>
                <w:i/>
                <w:iCs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AE" w:rsidRDefault="00AE45AE">
            <w:pPr>
              <w:rPr>
                <w:i/>
                <w:i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AE" w:rsidRDefault="00AE45AE">
            <w:pPr>
              <w:rPr>
                <w:i/>
                <w:iCs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5AE" w:rsidRDefault="00AE45AE">
            <w:pPr>
              <w:rPr>
                <w:i/>
                <w:iCs/>
              </w:rPr>
            </w:pPr>
          </w:p>
        </w:tc>
      </w:tr>
    </w:tbl>
    <w:p w:rsidR="00AE45AE" w:rsidRDefault="00AE45AE" w:rsidP="00AE45AE">
      <w:pPr>
        <w:spacing w:after="200" w:line="276" w:lineRule="auto"/>
        <w:rPr>
          <w:rFonts w:eastAsia="Calibri"/>
          <w:lang w:val="en-US" w:eastAsia="en-US"/>
        </w:rPr>
      </w:pPr>
    </w:p>
    <w:p w:rsidR="00AE45AE" w:rsidRDefault="00AE45AE" w:rsidP="00AE45AE">
      <w:pPr>
        <w:spacing w:after="200" w:line="276" w:lineRule="auto"/>
        <w:rPr>
          <w:rFonts w:eastAsia="Calibri"/>
          <w:lang w:val="en-US" w:eastAsia="en-US"/>
        </w:rPr>
      </w:pPr>
    </w:p>
    <w:p w:rsidR="00AE45AE" w:rsidRDefault="00AE45AE" w:rsidP="00AE45AE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>
        <w:t>Начальник ________________________ цеха                                                        _____________ / ____________________</w:t>
      </w:r>
    </w:p>
    <w:p w:rsidR="00AE45AE" w:rsidRDefault="00AE45AE" w:rsidP="00AE45AE">
      <w:pPr>
        <w:tabs>
          <w:tab w:val="left" w:pos="1134"/>
        </w:tabs>
        <w:ind w:left="1418" w:firstLine="284"/>
        <w:rPr>
          <w:i/>
        </w:rPr>
      </w:pPr>
      <w:r>
        <w:t xml:space="preserve">                        (</w:t>
      </w:r>
      <w:r>
        <w:rPr>
          <w:i/>
        </w:rPr>
        <w:t>наименование цеха)                                                                             (подпись)                   (Ф.И.О.)</w:t>
      </w:r>
    </w:p>
    <w:p w:rsidR="00AE45AE" w:rsidRDefault="00AE45AE" w:rsidP="00AE45AE">
      <w:pPr>
        <w:tabs>
          <w:tab w:val="left" w:pos="1134"/>
        </w:tabs>
      </w:pPr>
    </w:p>
    <w:p w:rsidR="00AE45AE" w:rsidRDefault="00AE45AE" w:rsidP="00AE45AE">
      <w:pPr>
        <w:tabs>
          <w:tab w:val="left" w:pos="1134"/>
        </w:tabs>
        <w:ind w:firstLine="567"/>
      </w:pPr>
      <w:r>
        <w:t>Согласовано:</w:t>
      </w:r>
    </w:p>
    <w:p w:rsidR="00AE45AE" w:rsidRDefault="00AE45AE" w:rsidP="00AE45AE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AE45AE" w:rsidRDefault="00AE45AE" w:rsidP="00AE45AE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AE45AE" w:rsidRDefault="00AE45AE" w:rsidP="00AE45AE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>
        <w:t>Подрядная организация                                                                                            _____________ / ____________________</w:t>
      </w:r>
    </w:p>
    <w:p w:rsidR="00AE45AE" w:rsidRDefault="00AE45AE" w:rsidP="00AE45AE">
      <w:pPr>
        <w:tabs>
          <w:tab w:val="left" w:pos="1134"/>
        </w:tabs>
        <w:ind w:left="1418" w:firstLine="284"/>
      </w:pPr>
      <w:r>
        <w:rPr>
          <w:i/>
        </w:rPr>
        <w:t xml:space="preserve">                                                                                                                                          (подпись)                  (Ф.И.О.)</w:t>
      </w:r>
    </w:p>
    <w:p w:rsidR="00AE45AE" w:rsidRDefault="00AE45AE" w:rsidP="00AE45AE">
      <w:pPr>
        <w:tabs>
          <w:tab w:val="left" w:pos="1134"/>
        </w:tabs>
      </w:pPr>
    </w:p>
    <w:p w:rsidR="00AE45AE" w:rsidRDefault="00AE45AE" w:rsidP="00AE45AE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</w:p>
    <w:p w:rsidR="00AE45AE" w:rsidRDefault="00AE45AE" w:rsidP="00AE45AE">
      <w:pPr>
        <w:widowControl w:val="0"/>
        <w:tabs>
          <w:tab w:val="left" w:pos="1134"/>
        </w:tabs>
        <w:autoSpaceDE w:val="0"/>
        <w:autoSpaceDN w:val="0"/>
        <w:adjustRightInd w:val="0"/>
        <w:ind w:left="1418" w:firstLine="284"/>
        <w:jc w:val="both"/>
      </w:pPr>
      <w:r>
        <w:t>Начальник ОППР                                                                                                                 _____________ / ____________________</w:t>
      </w:r>
    </w:p>
    <w:p w:rsidR="00AE45AE" w:rsidRDefault="00AE45AE" w:rsidP="00AE45AE">
      <w:pPr>
        <w:spacing w:after="200" w:line="276" w:lineRule="auto"/>
        <w:rPr>
          <w:rFonts w:eastAsia="Calibri"/>
          <w:lang w:eastAsia="en-US"/>
        </w:rPr>
      </w:pPr>
      <w:r>
        <w:rPr>
          <w:i/>
        </w:rPr>
        <w:t xml:space="preserve">                                                                                                                                                                                (подпись)                   (Ф.И.О.)</w:t>
      </w:r>
    </w:p>
    <w:p w:rsidR="00E35F70" w:rsidRDefault="00E35F70"/>
    <w:sectPr w:rsidR="00E35F70" w:rsidSect="00AE45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EC"/>
    <w:rsid w:val="00AE45AE"/>
    <w:rsid w:val="00C16F61"/>
    <w:rsid w:val="00D138EC"/>
    <w:rsid w:val="00E35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5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5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95431DE</Template>
  <TotalTime>0</TotalTime>
  <Pages>1</Pages>
  <Words>219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Кипятков Дмитрий Алексеевич</dc:creator>
  <cp:keywords/>
  <dc:description/>
  <cp:lastModifiedBy>Анастасия Кошурина</cp:lastModifiedBy>
  <cp:revision>4</cp:revision>
  <dcterms:created xsi:type="dcterms:W3CDTF">2013-08-06T06:28:00Z</dcterms:created>
  <dcterms:modified xsi:type="dcterms:W3CDTF">2013-10-15T09:59:00Z</dcterms:modified>
</cp:coreProperties>
</file>